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6A2BE" w14:textId="77777777" w:rsidR="0047660B" w:rsidRDefault="0047660B" w:rsidP="00476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CHIMNEY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568DFAA9" w14:textId="77777777" w:rsidR="0047660B" w:rsidRDefault="0047660B" w:rsidP="00476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1FD6029C" w14:textId="77777777" w:rsidR="0047660B" w:rsidRDefault="0047660B" w:rsidP="0047660B">
      <w:pPr>
        <w:pStyle w:val="NoSpacing"/>
        <w:rPr>
          <w:rFonts w:cs="Times New Roman"/>
          <w:szCs w:val="24"/>
        </w:rPr>
      </w:pPr>
    </w:p>
    <w:p w14:paraId="702EE3A6" w14:textId="77777777" w:rsidR="0047660B" w:rsidRDefault="0047660B" w:rsidP="0047660B">
      <w:pPr>
        <w:pStyle w:val="NoSpacing"/>
        <w:rPr>
          <w:rFonts w:cs="Times New Roman"/>
          <w:szCs w:val="24"/>
        </w:rPr>
      </w:pPr>
    </w:p>
    <w:p w14:paraId="51E0545C" w14:textId="77777777" w:rsidR="0047660B" w:rsidRDefault="0047660B" w:rsidP="00476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He entered the Merchant Gild by patrimony.</w:t>
      </w:r>
    </w:p>
    <w:p w14:paraId="26112D68" w14:textId="77777777" w:rsidR="0047660B" w:rsidRDefault="0047660B" w:rsidP="00476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7C07BC67" w14:textId="77777777" w:rsidR="0047660B" w:rsidRDefault="0047660B" w:rsidP="0047660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FD3C283" w14:textId="77777777" w:rsidR="0047660B" w:rsidRDefault="0047660B" w:rsidP="0047660B">
      <w:pPr>
        <w:pStyle w:val="NoSpacing"/>
        <w:rPr>
          <w:rFonts w:cs="Times New Roman"/>
          <w:szCs w:val="24"/>
        </w:rPr>
      </w:pPr>
    </w:p>
    <w:p w14:paraId="09DA089D" w14:textId="77777777" w:rsidR="0047660B" w:rsidRDefault="0047660B" w:rsidP="0047660B">
      <w:pPr>
        <w:pStyle w:val="NoSpacing"/>
        <w:rPr>
          <w:rFonts w:cs="Times New Roman"/>
          <w:szCs w:val="24"/>
        </w:rPr>
      </w:pPr>
    </w:p>
    <w:p w14:paraId="0C892D87" w14:textId="77777777" w:rsidR="0047660B" w:rsidRDefault="0047660B" w:rsidP="00476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115C48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3CB0C" w14:textId="77777777" w:rsidR="0047660B" w:rsidRDefault="0047660B" w:rsidP="009139A6">
      <w:r>
        <w:separator/>
      </w:r>
    </w:p>
  </w:endnote>
  <w:endnote w:type="continuationSeparator" w:id="0">
    <w:p w14:paraId="0E00EC0F" w14:textId="77777777" w:rsidR="0047660B" w:rsidRDefault="004766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161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1E7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532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7502D" w14:textId="77777777" w:rsidR="0047660B" w:rsidRDefault="0047660B" w:rsidP="009139A6">
      <w:r>
        <w:separator/>
      </w:r>
    </w:p>
  </w:footnote>
  <w:footnote w:type="continuationSeparator" w:id="0">
    <w:p w14:paraId="2EDF1CC1" w14:textId="77777777" w:rsidR="0047660B" w:rsidRDefault="004766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AA3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5ED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BEE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60B"/>
    <w:rsid w:val="000666E0"/>
    <w:rsid w:val="002510B7"/>
    <w:rsid w:val="00270799"/>
    <w:rsid w:val="0047660B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4ECB2"/>
  <w15:chartTrackingRefBased/>
  <w15:docId w15:val="{DBAB1518-6AB9-4545-A114-86E3E37B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2024-05-31T20:31:00Z</dcterms:created>
  <dcterms:modified xsi:type="dcterms:W3CDTF">2024-05-31T20:32:00Z</dcterms:modified>
</cp:coreProperties>
</file>